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65193" w14:textId="28F78D51" w:rsidR="00B37A43" w:rsidRPr="008C39F7" w:rsidRDefault="00B37A43" w:rsidP="00B37A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</w:t>
      </w:r>
    </w:p>
    <w:p w14:paraId="61543E5B" w14:textId="77777777" w:rsidR="00B37A43" w:rsidRPr="002B69F3" w:rsidRDefault="00B37A43" w:rsidP="00B37A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986FD4D" w14:textId="77777777" w:rsidR="005C60D9" w:rsidRPr="005B589C" w:rsidRDefault="005C60D9" w:rsidP="005C60D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AB04420" w14:textId="77777777" w:rsidR="005C60D9" w:rsidRPr="005B589C" w:rsidRDefault="005C60D9" w:rsidP="005C60D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3F59C058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622AB0">
        <w:tab/>
      </w:r>
      <w:r w:rsidR="00641A9B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095CC4" w:rsidRPr="00095CC4">
        <w:rPr>
          <w:rFonts w:ascii="Arial" w:eastAsia="MS Mincho" w:hAnsi="Arial" w:cs="Arial"/>
          <w:b/>
          <w:bCs/>
          <w:sz w:val="24"/>
          <w:szCs w:val="24"/>
          <w:lang w:val="en-GB"/>
        </w:rPr>
        <w:t>.1.3.1.1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3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3"/>
    </w:p>
    <w:p w14:paraId="4AA572E4" w14:textId="4BD97E4D" w:rsidR="008C3403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4D2C53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>,</w:t>
      </w:r>
      <w:r w:rsidR="008C3403">
        <w:rPr>
          <w:lang w:val="en-GB"/>
        </w:rPr>
        <w:t xml:space="preserve"> due for completion at RAN4#111.</w:t>
      </w:r>
    </w:p>
    <w:p w14:paraId="197025A8" w14:textId="6F8F77FC" w:rsidR="00D13472" w:rsidRPr="00053722" w:rsidRDefault="00D645AE" w:rsidP="00FB72DA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</w:t>
      </w:r>
      <w:r w:rsidR="008C3403">
        <w:rPr>
          <w:lang w:val="en-GB"/>
        </w:rPr>
        <w:t>some remaining</w:t>
      </w:r>
      <w:r w:rsidRPr="00053722">
        <w:rPr>
          <w:lang w:val="en-GB"/>
        </w:rPr>
        <w:t xml:space="preserve">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>demodulation</w:t>
      </w:r>
      <w:r w:rsidR="00EB467C">
        <w:rPr>
          <w:lang w:val="en-GB"/>
        </w:rPr>
        <w:t>.</w:t>
      </w:r>
    </w:p>
    <w:p w14:paraId="18F295FC" w14:textId="1F602C73" w:rsidR="00D20C61" w:rsidRPr="00D20C61" w:rsidRDefault="003B659E" w:rsidP="00D20C61">
      <w:pPr>
        <w:pStyle w:val="RAN4H1"/>
      </w:pPr>
      <w:bookmarkStart w:id="4" w:name="_Toc116995842"/>
      <w:r w:rsidRPr="00053722">
        <w:t>Discussion</w:t>
      </w:r>
      <w:bookmarkEnd w:id="4"/>
    </w:p>
    <w:p w14:paraId="477B42F1" w14:textId="6A9DDE4F" w:rsidR="001804A4" w:rsidRDefault="008C3403" w:rsidP="001804A4">
      <w:pPr>
        <w:pStyle w:val="RAN4H2"/>
        <w:rPr>
          <w:lang w:val="en-GB"/>
        </w:rPr>
      </w:pPr>
      <w:r>
        <w:rPr>
          <w:lang w:val="en-GB"/>
        </w:rPr>
        <w:t>Definition of Simplified Receiver</w:t>
      </w:r>
    </w:p>
    <w:p w14:paraId="26DBE2C5" w14:textId="0B723CC3" w:rsidR="007002E9" w:rsidRDefault="008C3403" w:rsidP="007002E9">
      <w:pPr>
        <w:rPr>
          <w:lang w:val="en-GB"/>
        </w:rPr>
      </w:pPr>
      <w:r>
        <w:rPr>
          <w:lang w:val="en-GB"/>
        </w:rPr>
        <w:t xml:space="preserve">During RAN4#110-bis the following wording was included in the draftCR </w:t>
      </w:r>
      <w:r w:rsidRPr="008C3403">
        <w:rPr>
          <w:lang w:val="en-GB"/>
        </w:rPr>
        <w:t>R4-2406059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1B4B" w14:paraId="2475AB35" w14:textId="77777777" w:rsidTr="00921B4B">
        <w:tc>
          <w:tcPr>
            <w:tcW w:w="9617" w:type="dxa"/>
          </w:tcPr>
          <w:p w14:paraId="3854B377" w14:textId="7324C4F5" w:rsidR="00921B4B" w:rsidRPr="005053CB" w:rsidRDefault="005053CB" w:rsidP="007002E9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 xml:space="preserve">Simplified SU-MIMO 8Rx Receiver: </w:t>
            </w:r>
            <w:r w:rsidRPr="00F239B6">
              <w:rPr>
                <w:rFonts w:eastAsia="SimSun"/>
              </w:rPr>
              <w:t>8Rx receivers for SU-MIMO transmissions with support of up to 4 layers with two joint 4Rx MIMO detectors.</w:t>
            </w:r>
          </w:p>
        </w:tc>
      </w:tr>
    </w:tbl>
    <w:p w14:paraId="4A082535" w14:textId="77777777" w:rsidR="008C3403" w:rsidRDefault="008C3403" w:rsidP="007002E9">
      <w:pPr>
        <w:rPr>
          <w:lang w:val="en-GB"/>
        </w:rPr>
      </w:pPr>
    </w:p>
    <w:p w14:paraId="6AF00BED" w14:textId="6C8061A7" w:rsidR="001531EA" w:rsidRDefault="001531EA" w:rsidP="007002E9">
      <w:pPr>
        <w:rPr>
          <w:lang w:val="en-GB"/>
        </w:rPr>
      </w:pPr>
      <w:r>
        <w:rPr>
          <w:lang w:val="en-GB"/>
        </w:rPr>
        <w:t xml:space="preserve">Retrospectively, Nokia would like to clarify within this description </w:t>
      </w:r>
      <w:r w:rsidR="006918EC">
        <w:rPr>
          <w:lang w:val="en-GB"/>
        </w:rPr>
        <w:t xml:space="preserve">that it is </w:t>
      </w:r>
      <w:r w:rsidR="006918EC">
        <w:rPr>
          <w:b/>
          <w:bCs/>
          <w:lang w:val="en-GB"/>
        </w:rPr>
        <w:t>only</w:t>
      </w:r>
      <w:r w:rsidR="006918EC">
        <w:rPr>
          <w:lang w:val="en-GB"/>
        </w:rPr>
        <w:t xml:space="preserve"> up to 4 layers, and includes </w:t>
      </w:r>
      <w:r w:rsidR="006918EC">
        <w:rPr>
          <w:b/>
          <w:bCs/>
          <w:lang w:val="en-GB"/>
        </w:rPr>
        <w:t>only</w:t>
      </w:r>
      <w:r w:rsidR="006918EC">
        <w:rPr>
          <w:lang w:val="en-GB"/>
        </w:rPr>
        <w:t xml:space="preserve"> a single codeword, to aid the reader of the specification.</w:t>
      </w:r>
    </w:p>
    <w:p w14:paraId="727428F7" w14:textId="65A4CAC9" w:rsidR="006918EC" w:rsidRPr="006918EC" w:rsidRDefault="00537CF5" w:rsidP="00537CF5">
      <w:pPr>
        <w:pStyle w:val="RAN4proposal"/>
      </w:pPr>
      <w:bookmarkStart w:id="5" w:name="_Toc166055161"/>
      <w:r>
        <w:t>RAN 4 shall use the following definition for a Simplified Rx: “</w:t>
      </w:r>
      <w:r w:rsidR="007B6327" w:rsidRPr="007B6327">
        <w:t>8Rx receivers for SU-MIMO transmissions with support of only up to 4 layers, and a single codeword, with two joint 4Rx MIMO detectors.</w:t>
      </w:r>
      <w:r w:rsidR="007B6327">
        <w:t>”</w:t>
      </w:r>
      <w:bookmarkEnd w:id="5"/>
    </w:p>
    <w:p w14:paraId="7A237500" w14:textId="77777777" w:rsidR="00D528F0" w:rsidRDefault="00D528F0" w:rsidP="00D528F0"/>
    <w:p w14:paraId="6D1264F6" w14:textId="5A5DD8F4" w:rsidR="00CD7492" w:rsidRPr="00053722" w:rsidRDefault="00CD7492" w:rsidP="00A37002">
      <w:pPr>
        <w:pStyle w:val="RAN4H1"/>
      </w:pPr>
      <w:bookmarkStart w:id="6" w:name="_Toc116995848"/>
      <w:r w:rsidRPr="00053722">
        <w:t>Conclusion</w:t>
      </w:r>
      <w:bookmarkEnd w:id="6"/>
    </w:p>
    <w:p w14:paraId="75B82BDF" w14:textId="7DC4BB55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>In this paper, we have assessed the current direction of the 8Rx WI</w:t>
      </w:r>
      <w:r w:rsidR="007B6327">
        <w:rPr>
          <w:lang w:val="en-GB"/>
        </w:rPr>
        <w:t>.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44587C34" w14:textId="577D7450" w:rsidR="007B6327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anchor="_Toc166055161" w:history="1">
        <w:r w:rsidR="007B6327" w:rsidRPr="00F21174">
          <w:rPr>
            <w:rStyle w:val="Hyperlink"/>
            <w:noProof/>
          </w:rPr>
          <w:t>Proposal 1: RAN 4 shall use the following definition for a Simplified Rx: “8Rx receivers for SU-MIMO transmissions with support of only up to 4 layers, and a single codeword, with two joint 4Rx MIMO detectors.”</w:t>
        </w:r>
      </w:hyperlink>
    </w:p>
    <w:p w14:paraId="11CEF82D" w14:textId="11A1AB0A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7" w:name="_Toc116995849"/>
      <w:r w:rsidR="003B659E" w:rsidRPr="003476D5">
        <w:t>References</w:t>
      </w:r>
      <w:bookmarkEnd w:id="7"/>
    </w:p>
    <w:bookmarkStart w:id="8" w:name="_Ref114500673"/>
    <w:bookmarkStart w:id="9" w:name="_Ref130994624"/>
    <w:bookmarkEnd w:id="8"/>
    <w:p w14:paraId="39D2D8FF" w14:textId="2985717F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9"/>
    </w:p>
    <w:p w14:paraId="70FB48DA" w14:textId="5EAB7698" w:rsidR="00D545D0" w:rsidRPr="00037DB0" w:rsidRDefault="00D545D0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10" w:name="_Ref149745386"/>
      <w:r>
        <w:t>TS 38.101-4, “</w:t>
      </w:r>
      <w:r w:rsidR="007F61BA">
        <w:t>User Equipment (UE) radio transmission and reception; Part 4: Performance requirements’ v18.1.0</w:t>
      </w:r>
      <w:r w:rsidR="00F212D4">
        <w:t>, October 2023</w:t>
      </w:r>
      <w:bookmarkEnd w:id="10"/>
    </w:p>
    <w:p w14:paraId="2F3B0101" w14:textId="77777777" w:rsidR="00216B64" w:rsidRPr="00F046F8" w:rsidRDefault="00216B64" w:rsidP="00216B64">
      <w:pPr>
        <w:pStyle w:val="ListParagraph"/>
        <w:ind w:right="-22"/>
      </w:pPr>
    </w:p>
    <w:sectPr w:rsidR="00216B64" w:rsidRPr="00F046F8" w:rsidSect="00EE2744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FD411" w14:textId="77777777" w:rsidR="00EE2744" w:rsidRDefault="00EE2744" w:rsidP="00001C9B">
      <w:pPr>
        <w:spacing w:after="0" w:line="240" w:lineRule="auto"/>
      </w:pPr>
      <w:r>
        <w:separator/>
      </w:r>
    </w:p>
  </w:endnote>
  <w:endnote w:type="continuationSeparator" w:id="0">
    <w:p w14:paraId="51856972" w14:textId="77777777" w:rsidR="00EE2744" w:rsidRDefault="00EE2744" w:rsidP="00001C9B">
      <w:pPr>
        <w:spacing w:after="0" w:line="240" w:lineRule="auto"/>
      </w:pPr>
      <w:r>
        <w:continuationSeparator/>
      </w:r>
    </w:p>
  </w:endnote>
  <w:endnote w:type="continuationNotice" w:id="1">
    <w:p w14:paraId="40A8D146" w14:textId="77777777" w:rsidR="00EE2744" w:rsidRDefault="00EE27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86C1F" w14:textId="77777777" w:rsidR="00EE2744" w:rsidRDefault="00EE2744" w:rsidP="00001C9B">
      <w:pPr>
        <w:spacing w:after="0" w:line="240" w:lineRule="auto"/>
      </w:pPr>
      <w:r>
        <w:separator/>
      </w:r>
    </w:p>
  </w:footnote>
  <w:footnote w:type="continuationSeparator" w:id="0">
    <w:p w14:paraId="62600C99" w14:textId="77777777" w:rsidR="00EE2744" w:rsidRDefault="00EE2744" w:rsidP="00001C9B">
      <w:pPr>
        <w:spacing w:after="0" w:line="240" w:lineRule="auto"/>
      </w:pPr>
      <w:r>
        <w:continuationSeparator/>
      </w:r>
    </w:p>
  </w:footnote>
  <w:footnote w:type="continuationNotice" w:id="1">
    <w:p w14:paraId="63FC7499" w14:textId="77777777" w:rsidR="00EE2744" w:rsidRDefault="00EE27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418BA"/>
    <w:multiLevelType w:val="hybridMultilevel"/>
    <w:tmpl w:val="893083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C134A214"/>
    <w:lvl w:ilvl="0" w:tplc="4414418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1D6D5F"/>
    <w:multiLevelType w:val="hybridMultilevel"/>
    <w:tmpl w:val="452C1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01F73"/>
    <w:multiLevelType w:val="hybridMultilevel"/>
    <w:tmpl w:val="6EFE7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D53AB0B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044708"/>
    <w:multiLevelType w:val="hybridMultilevel"/>
    <w:tmpl w:val="372AA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3825E2"/>
    <w:multiLevelType w:val="hybridMultilevel"/>
    <w:tmpl w:val="EFFC3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3"/>
  </w:num>
  <w:num w:numId="4" w16cid:durableId="1305352690">
    <w:abstractNumId w:val="5"/>
  </w:num>
  <w:num w:numId="5" w16cid:durableId="774594943">
    <w:abstractNumId w:val="20"/>
  </w:num>
  <w:num w:numId="6" w16cid:durableId="1418870488">
    <w:abstractNumId w:val="10"/>
  </w:num>
  <w:num w:numId="7" w16cid:durableId="650332022">
    <w:abstractNumId w:val="12"/>
  </w:num>
  <w:num w:numId="8" w16cid:durableId="347489173">
    <w:abstractNumId w:val="12"/>
    <w:lvlOverride w:ilvl="0">
      <w:startOverride w:val="1"/>
    </w:lvlOverride>
  </w:num>
  <w:num w:numId="9" w16cid:durableId="678893681">
    <w:abstractNumId w:val="12"/>
    <w:lvlOverride w:ilvl="0">
      <w:startOverride w:val="1"/>
    </w:lvlOverride>
  </w:num>
  <w:num w:numId="10" w16cid:durableId="1761020890">
    <w:abstractNumId w:val="12"/>
    <w:lvlOverride w:ilvl="0">
      <w:startOverride w:val="1"/>
    </w:lvlOverride>
  </w:num>
  <w:num w:numId="11" w16cid:durableId="575824032">
    <w:abstractNumId w:val="10"/>
    <w:lvlOverride w:ilvl="0">
      <w:startOverride w:val="1"/>
    </w:lvlOverride>
  </w:num>
  <w:num w:numId="12" w16cid:durableId="2084525420">
    <w:abstractNumId w:val="12"/>
    <w:lvlOverride w:ilvl="0">
      <w:startOverride w:val="1"/>
    </w:lvlOverride>
  </w:num>
  <w:num w:numId="13" w16cid:durableId="485978687">
    <w:abstractNumId w:val="10"/>
    <w:lvlOverride w:ilvl="0">
      <w:startOverride w:val="1"/>
    </w:lvlOverride>
  </w:num>
  <w:num w:numId="14" w16cid:durableId="1768310159">
    <w:abstractNumId w:val="12"/>
    <w:lvlOverride w:ilvl="0">
      <w:startOverride w:val="1"/>
    </w:lvlOverride>
  </w:num>
  <w:num w:numId="15" w16cid:durableId="1445803274">
    <w:abstractNumId w:val="23"/>
  </w:num>
  <w:num w:numId="16" w16cid:durableId="894661207">
    <w:abstractNumId w:val="3"/>
  </w:num>
  <w:num w:numId="17" w16cid:durableId="738477580">
    <w:abstractNumId w:val="18"/>
  </w:num>
  <w:num w:numId="18" w16cid:durableId="1024013230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9"/>
  </w:num>
  <w:num w:numId="21" w16cid:durableId="1752198264">
    <w:abstractNumId w:val="15"/>
  </w:num>
  <w:num w:numId="22" w16cid:durableId="191652695">
    <w:abstractNumId w:val="10"/>
    <w:lvlOverride w:ilvl="0">
      <w:startOverride w:val="1"/>
    </w:lvlOverride>
  </w:num>
  <w:num w:numId="23" w16cid:durableId="599679517">
    <w:abstractNumId w:val="12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24"/>
  </w:num>
  <w:num w:numId="28" w16cid:durableId="1583023416">
    <w:abstractNumId w:val="22"/>
  </w:num>
  <w:num w:numId="29" w16cid:durableId="7029261">
    <w:abstractNumId w:val="7"/>
  </w:num>
  <w:num w:numId="30" w16cid:durableId="1914968406">
    <w:abstractNumId w:val="18"/>
  </w:num>
  <w:num w:numId="31" w16cid:durableId="829446643">
    <w:abstractNumId w:val="14"/>
  </w:num>
  <w:num w:numId="32" w16cid:durableId="469828137">
    <w:abstractNumId w:val="4"/>
  </w:num>
  <w:num w:numId="33" w16cid:durableId="1549683878">
    <w:abstractNumId w:val="25"/>
  </w:num>
  <w:num w:numId="34" w16cid:durableId="1572036949">
    <w:abstractNumId w:val="17"/>
  </w:num>
  <w:num w:numId="35" w16cid:durableId="44107744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 w16cid:durableId="1342780855">
    <w:abstractNumId w:val="19"/>
  </w:num>
  <w:num w:numId="37" w16cid:durableId="605357511">
    <w:abstractNumId w:val="16"/>
  </w:num>
  <w:num w:numId="38" w16cid:durableId="1108159531">
    <w:abstractNumId w:val="8"/>
  </w:num>
  <w:num w:numId="39" w16cid:durableId="169948354">
    <w:abstractNumId w:val="11"/>
  </w:num>
  <w:num w:numId="40" w16cid:durableId="8832960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5EC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21A1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CA2"/>
    <w:rsid w:val="00023D28"/>
    <w:rsid w:val="000270DF"/>
    <w:rsid w:val="00027150"/>
    <w:rsid w:val="00030058"/>
    <w:rsid w:val="00030272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57D0C"/>
    <w:rsid w:val="000604F1"/>
    <w:rsid w:val="00065D7B"/>
    <w:rsid w:val="000707BD"/>
    <w:rsid w:val="00071FC3"/>
    <w:rsid w:val="0007428A"/>
    <w:rsid w:val="000763B3"/>
    <w:rsid w:val="00077772"/>
    <w:rsid w:val="0008008F"/>
    <w:rsid w:val="00080A12"/>
    <w:rsid w:val="000811A3"/>
    <w:rsid w:val="00081D0F"/>
    <w:rsid w:val="00084413"/>
    <w:rsid w:val="0008444C"/>
    <w:rsid w:val="00085043"/>
    <w:rsid w:val="0008612A"/>
    <w:rsid w:val="00086211"/>
    <w:rsid w:val="00086265"/>
    <w:rsid w:val="000867F0"/>
    <w:rsid w:val="0008719E"/>
    <w:rsid w:val="00087396"/>
    <w:rsid w:val="00090E18"/>
    <w:rsid w:val="00090F1D"/>
    <w:rsid w:val="00091562"/>
    <w:rsid w:val="0009232B"/>
    <w:rsid w:val="000927F8"/>
    <w:rsid w:val="0009448E"/>
    <w:rsid w:val="000946CF"/>
    <w:rsid w:val="000954E9"/>
    <w:rsid w:val="000954EA"/>
    <w:rsid w:val="00095CC4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11F2"/>
    <w:rsid w:val="000B2F7E"/>
    <w:rsid w:val="000B314E"/>
    <w:rsid w:val="000B5BC4"/>
    <w:rsid w:val="000B5C9D"/>
    <w:rsid w:val="000B62DF"/>
    <w:rsid w:val="000B7832"/>
    <w:rsid w:val="000B7A56"/>
    <w:rsid w:val="000C0DEB"/>
    <w:rsid w:val="000C2B79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A76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E6F79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794"/>
    <w:rsid w:val="0011189B"/>
    <w:rsid w:val="001127C9"/>
    <w:rsid w:val="00112C65"/>
    <w:rsid w:val="00114875"/>
    <w:rsid w:val="001153D2"/>
    <w:rsid w:val="00115B88"/>
    <w:rsid w:val="00116C6C"/>
    <w:rsid w:val="00117454"/>
    <w:rsid w:val="001174AF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2B7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1EA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6BDD"/>
    <w:rsid w:val="00177119"/>
    <w:rsid w:val="001804A4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82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127"/>
    <w:rsid w:val="001C4AF4"/>
    <w:rsid w:val="001C4EE4"/>
    <w:rsid w:val="001C58AA"/>
    <w:rsid w:val="001C591A"/>
    <w:rsid w:val="001C7423"/>
    <w:rsid w:val="001C77D9"/>
    <w:rsid w:val="001D1502"/>
    <w:rsid w:val="001D253B"/>
    <w:rsid w:val="001D2A79"/>
    <w:rsid w:val="001D3EDE"/>
    <w:rsid w:val="001D4A05"/>
    <w:rsid w:val="001D5326"/>
    <w:rsid w:val="001E30F6"/>
    <w:rsid w:val="001E47FE"/>
    <w:rsid w:val="001E5AA6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0DD1"/>
    <w:rsid w:val="00211271"/>
    <w:rsid w:val="0021181C"/>
    <w:rsid w:val="0021191E"/>
    <w:rsid w:val="0021434F"/>
    <w:rsid w:val="002143A0"/>
    <w:rsid w:val="0021467A"/>
    <w:rsid w:val="00214992"/>
    <w:rsid w:val="00215024"/>
    <w:rsid w:val="00216B64"/>
    <w:rsid w:val="00217EE5"/>
    <w:rsid w:val="00221515"/>
    <w:rsid w:val="00224D0D"/>
    <w:rsid w:val="00225580"/>
    <w:rsid w:val="0022596F"/>
    <w:rsid w:val="00226EC4"/>
    <w:rsid w:val="00227B23"/>
    <w:rsid w:val="00227E22"/>
    <w:rsid w:val="0023010F"/>
    <w:rsid w:val="002301D7"/>
    <w:rsid w:val="002303A0"/>
    <w:rsid w:val="00231A9E"/>
    <w:rsid w:val="00232D2E"/>
    <w:rsid w:val="00232E62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CD6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8CF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5746"/>
    <w:rsid w:val="0027773D"/>
    <w:rsid w:val="00277B56"/>
    <w:rsid w:val="00281260"/>
    <w:rsid w:val="00281A40"/>
    <w:rsid w:val="0028206A"/>
    <w:rsid w:val="00284B99"/>
    <w:rsid w:val="002851BF"/>
    <w:rsid w:val="00285A89"/>
    <w:rsid w:val="002872AC"/>
    <w:rsid w:val="002910A0"/>
    <w:rsid w:val="00291501"/>
    <w:rsid w:val="002925DC"/>
    <w:rsid w:val="002933AC"/>
    <w:rsid w:val="002945E2"/>
    <w:rsid w:val="00295758"/>
    <w:rsid w:val="00295CB9"/>
    <w:rsid w:val="0029608C"/>
    <w:rsid w:val="002969F6"/>
    <w:rsid w:val="002A118D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606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0010"/>
    <w:rsid w:val="002C00F6"/>
    <w:rsid w:val="002C13F0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C7EFD"/>
    <w:rsid w:val="002D10FA"/>
    <w:rsid w:val="002D15E6"/>
    <w:rsid w:val="002D2A1B"/>
    <w:rsid w:val="002D4C55"/>
    <w:rsid w:val="002D5A5F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4E54"/>
    <w:rsid w:val="00345133"/>
    <w:rsid w:val="00345C1B"/>
    <w:rsid w:val="003472A0"/>
    <w:rsid w:val="003476D5"/>
    <w:rsid w:val="00347757"/>
    <w:rsid w:val="00347C96"/>
    <w:rsid w:val="00347FEC"/>
    <w:rsid w:val="003507EB"/>
    <w:rsid w:val="00351BFE"/>
    <w:rsid w:val="00352C2F"/>
    <w:rsid w:val="0035327B"/>
    <w:rsid w:val="00353BA1"/>
    <w:rsid w:val="00355386"/>
    <w:rsid w:val="00355CD2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4815"/>
    <w:rsid w:val="00366B74"/>
    <w:rsid w:val="00367472"/>
    <w:rsid w:val="003719EA"/>
    <w:rsid w:val="0037269A"/>
    <w:rsid w:val="003729EF"/>
    <w:rsid w:val="00373AEA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B96"/>
    <w:rsid w:val="00383DAE"/>
    <w:rsid w:val="0038453B"/>
    <w:rsid w:val="0038503B"/>
    <w:rsid w:val="00386D69"/>
    <w:rsid w:val="0038794F"/>
    <w:rsid w:val="00387CD9"/>
    <w:rsid w:val="00387DEF"/>
    <w:rsid w:val="00390129"/>
    <w:rsid w:val="00392EF7"/>
    <w:rsid w:val="00392F50"/>
    <w:rsid w:val="00393075"/>
    <w:rsid w:val="0039325F"/>
    <w:rsid w:val="00393802"/>
    <w:rsid w:val="0039441A"/>
    <w:rsid w:val="003947E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B7C35"/>
    <w:rsid w:val="003C0C44"/>
    <w:rsid w:val="003C275E"/>
    <w:rsid w:val="003C2A85"/>
    <w:rsid w:val="003C4FDE"/>
    <w:rsid w:val="003C6077"/>
    <w:rsid w:val="003C65F0"/>
    <w:rsid w:val="003C6EF4"/>
    <w:rsid w:val="003D03B7"/>
    <w:rsid w:val="003D03DA"/>
    <w:rsid w:val="003D086D"/>
    <w:rsid w:val="003D1CC9"/>
    <w:rsid w:val="003D4FCD"/>
    <w:rsid w:val="003D6BBE"/>
    <w:rsid w:val="003D6C61"/>
    <w:rsid w:val="003D6F03"/>
    <w:rsid w:val="003E060B"/>
    <w:rsid w:val="003E1C6D"/>
    <w:rsid w:val="003E246C"/>
    <w:rsid w:val="003E4F1B"/>
    <w:rsid w:val="003E4F50"/>
    <w:rsid w:val="003E58DF"/>
    <w:rsid w:val="003E5FA2"/>
    <w:rsid w:val="003E6240"/>
    <w:rsid w:val="003E62A7"/>
    <w:rsid w:val="003F0C18"/>
    <w:rsid w:val="003F1B7E"/>
    <w:rsid w:val="003F29F1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0913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2B47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889"/>
    <w:rsid w:val="00474AD9"/>
    <w:rsid w:val="0047622F"/>
    <w:rsid w:val="00480A0D"/>
    <w:rsid w:val="00481413"/>
    <w:rsid w:val="00482EB3"/>
    <w:rsid w:val="004845EC"/>
    <w:rsid w:val="004846BC"/>
    <w:rsid w:val="00484C16"/>
    <w:rsid w:val="0048541C"/>
    <w:rsid w:val="004854BB"/>
    <w:rsid w:val="004863C5"/>
    <w:rsid w:val="004908B3"/>
    <w:rsid w:val="00491A1F"/>
    <w:rsid w:val="00491E38"/>
    <w:rsid w:val="00492F89"/>
    <w:rsid w:val="00493A8A"/>
    <w:rsid w:val="00493FBA"/>
    <w:rsid w:val="00494064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05C3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2C53"/>
    <w:rsid w:val="004D496B"/>
    <w:rsid w:val="004D4AE9"/>
    <w:rsid w:val="004D6858"/>
    <w:rsid w:val="004D77A2"/>
    <w:rsid w:val="004D77B8"/>
    <w:rsid w:val="004D7CA2"/>
    <w:rsid w:val="004E0198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2C"/>
    <w:rsid w:val="004F667F"/>
    <w:rsid w:val="004F749C"/>
    <w:rsid w:val="004F79A6"/>
    <w:rsid w:val="00501A12"/>
    <w:rsid w:val="00501B1F"/>
    <w:rsid w:val="00502FAC"/>
    <w:rsid w:val="00503286"/>
    <w:rsid w:val="00503B4D"/>
    <w:rsid w:val="00504EE9"/>
    <w:rsid w:val="005053CB"/>
    <w:rsid w:val="0050673D"/>
    <w:rsid w:val="005140E7"/>
    <w:rsid w:val="00514A3A"/>
    <w:rsid w:val="0051503E"/>
    <w:rsid w:val="00515286"/>
    <w:rsid w:val="005157F0"/>
    <w:rsid w:val="005168FD"/>
    <w:rsid w:val="00516F11"/>
    <w:rsid w:val="00517482"/>
    <w:rsid w:val="005179B9"/>
    <w:rsid w:val="00520711"/>
    <w:rsid w:val="005211D4"/>
    <w:rsid w:val="00521576"/>
    <w:rsid w:val="005217B3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574"/>
    <w:rsid w:val="00537CF5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65BA"/>
    <w:rsid w:val="00557789"/>
    <w:rsid w:val="00562192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2EFE"/>
    <w:rsid w:val="00573D74"/>
    <w:rsid w:val="00575243"/>
    <w:rsid w:val="005759AC"/>
    <w:rsid w:val="00580F88"/>
    <w:rsid w:val="00581AF6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0358"/>
    <w:rsid w:val="005A0A2E"/>
    <w:rsid w:val="005A10F8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08F"/>
    <w:rsid w:val="005B5727"/>
    <w:rsid w:val="005B5ABB"/>
    <w:rsid w:val="005B5D46"/>
    <w:rsid w:val="005B6B36"/>
    <w:rsid w:val="005B7385"/>
    <w:rsid w:val="005C0025"/>
    <w:rsid w:val="005C0812"/>
    <w:rsid w:val="005C23A4"/>
    <w:rsid w:val="005C4836"/>
    <w:rsid w:val="005C4E49"/>
    <w:rsid w:val="005C60D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3BC0"/>
    <w:rsid w:val="005E4023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5F6B06"/>
    <w:rsid w:val="00600D43"/>
    <w:rsid w:val="00603C09"/>
    <w:rsid w:val="0060543D"/>
    <w:rsid w:val="006064B5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09B7"/>
    <w:rsid w:val="00621E25"/>
    <w:rsid w:val="00622AB0"/>
    <w:rsid w:val="00626BD5"/>
    <w:rsid w:val="00626E7A"/>
    <w:rsid w:val="006277A1"/>
    <w:rsid w:val="0063179C"/>
    <w:rsid w:val="00631A60"/>
    <w:rsid w:val="0063231D"/>
    <w:rsid w:val="006328C3"/>
    <w:rsid w:val="00632D29"/>
    <w:rsid w:val="0063591A"/>
    <w:rsid w:val="00641A9B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3B60"/>
    <w:rsid w:val="00684AA2"/>
    <w:rsid w:val="006860BA"/>
    <w:rsid w:val="00686D7E"/>
    <w:rsid w:val="006879C8"/>
    <w:rsid w:val="00687BFE"/>
    <w:rsid w:val="00687FA0"/>
    <w:rsid w:val="0069112F"/>
    <w:rsid w:val="006918EC"/>
    <w:rsid w:val="0069192D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5D9F"/>
    <w:rsid w:val="006A6329"/>
    <w:rsid w:val="006A6D1C"/>
    <w:rsid w:val="006A7320"/>
    <w:rsid w:val="006B08D6"/>
    <w:rsid w:val="006B29D8"/>
    <w:rsid w:val="006B7010"/>
    <w:rsid w:val="006B7055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6F7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2E9"/>
    <w:rsid w:val="007007FC"/>
    <w:rsid w:val="00701243"/>
    <w:rsid w:val="00710B3F"/>
    <w:rsid w:val="0071100D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1449"/>
    <w:rsid w:val="007245A1"/>
    <w:rsid w:val="007252EA"/>
    <w:rsid w:val="00725EDF"/>
    <w:rsid w:val="00726E59"/>
    <w:rsid w:val="0073038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4A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77F24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7C1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327"/>
    <w:rsid w:val="007B6C96"/>
    <w:rsid w:val="007B7171"/>
    <w:rsid w:val="007B71E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5D07"/>
    <w:rsid w:val="007C67FD"/>
    <w:rsid w:val="007C6B2A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61BA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0AFE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47F85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2D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8A"/>
    <w:rsid w:val="008B3AFE"/>
    <w:rsid w:val="008B4275"/>
    <w:rsid w:val="008B493A"/>
    <w:rsid w:val="008B6412"/>
    <w:rsid w:val="008B6468"/>
    <w:rsid w:val="008B657F"/>
    <w:rsid w:val="008B715D"/>
    <w:rsid w:val="008C27D6"/>
    <w:rsid w:val="008C2BFD"/>
    <w:rsid w:val="008C3403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2DBF"/>
    <w:rsid w:val="008D3307"/>
    <w:rsid w:val="008D361B"/>
    <w:rsid w:val="008D438F"/>
    <w:rsid w:val="008D5ABC"/>
    <w:rsid w:val="008D690A"/>
    <w:rsid w:val="008D6EC8"/>
    <w:rsid w:val="008D6FA6"/>
    <w:rsid w:val="008D7070"/>
    <w:rsid w:val="008D733E"/>
    <w:rsid w:val="008D77FE"/>
    <w:rsid w:val="008E1D05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3265"/>
    <w:rsid w:val="009042BD"/>
    <w:rsid w:val="009046A0"/>
    <w:rsid w:val="00905A54"/>
    <w:rsid w:val="009075D1"/>
    <w:rsid w:val="00910504"/>
    <w:rsid w:val="00910ED7"/>
    <w:rsid w:val="00910F48"/>
    <w:rsid w:val="0091256D"/>
    <w:rsid w:val="00913F8F"/>
    <w:rsid w:val="00915361"/>
    <w:rsid w:val="009158DA"/>
    <w:rsid w:val="00917028"/>
    <w:rsid w:val="00917F15"/>
    <w:rsid w:val="00921B37"/>
    <w:rsid w:val="00921B4B"/>
    <w:rsid w:val="00923A8B"/>
    <w:rsid w:val="00926579"/>
    <w:rsid w:val="00926911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1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4829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411"/>
    <w:rsid w:val="009B4D92"/>
    <w:rsid w:val="009B588C"/>
    <w:rsid w:val="009B5CED"/>
    <w:rsid w:val="009B60C6"/>
    <w:rsid w:val="009B7B4B"/>
    <w:rsid w:val="009B7C21"/>
    <w:rsid w:val="009C0562"/>
    <w:rsid w:val="009C134C"/>
    <w:rsid w:val="009C367E"/>
    <w:rsid w:val="009C43C6"/>
    <w:rsid w:val="009C6769"/>
    <w:rsid w:val="009C6AD4"/>
    <w:rsid w:val="009D2502"/>
    <w:rsid w:val="009D3A5B"/>
    <w:rsid w:val="009D3BE4"/>
    <w:rsid w:val="009D3E1C"/>
    <w:rsid w:val="009D505E"/>
    <w:rsid w:val="009D64D8"/>
    <w:rsid w:val="009E000E"/>
    <w:rsid w:val="009E1249"/>
    <w:rsid w:val="009E3F12"/>
    <w:rsid w:val="009E4928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601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67805"/>
    <w:rsid w:val="00A70DF9"/>
    <w:rsid w:val="00A71076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976"/>
    <w:rsid w:val="00AA1B0E"/>
    <w:rsid w:val="00AA1FDF"/>
    <w:rsid w:val="00AA2450"/>
    <w:rsid w:val="00AA2BA7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4D52"/>
    <w:rsid w:val="00AB5D07"/>
    <w:rsid w:val="00AB5E1C"/>
    <w:rsid w:val="00AC063F"/>
    <w:rsid w:val="00AC0C2C"/>
    <w:rsid w:val="00AC0D6C"/>
    <w:rsid w:val="00AC163B"/>
    <w:rsid w:val="00AC172C"/>
    <w:rsid w:val="00AC1AA9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6FF7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E77FC"/>
    <w:rsid w:val="00AF096E"/>
    <w:rsid w:val="00AF2493"/>
    <w:rsid w:val="00AF3936"/>
    <w:rsid w:val="00AF4EB0"/>
    <w:rsid w:val="00AF6131"/>
    <w:rsid w:val="00AF6C7C"/>
    <w:rsid w:val="00AF7243"/>
    <w:rsid w:val="00AF7A7C"/>
    <w:rsid w:val="00B00869"/>
    <w:rsid w:val="00B02FCF"/>
    <w:rsid w:val="00B03F43"/>
    <w:rsid w:val="00B0552E"/>
    <w:rsid w:val="00B0602D"/>
    <w:rsid w:val="00B07208"/>
    <w:rsid w:val="00B072BB"/>
    <w:rsid w:val="00B107C1"/>
    <w:rsid w:val="00B108AE"/>
    <w:rsid w:val="00B11E70"/>
    <w:rsid w:val="00B137C4"/>
    <w:rsid w:val="00B14772"/>
    <w:rsid w:val="00B16054"/>
    <w:rsid w:val="00B164F7"/>
    <w:rsid w:val="00B16FF1"/>
    <w:rsid w:val="00B2036E"/>
    <w:rsid w:val="00B20A23"/>
    <w:rsid w:val="00B211D4"/>
    <w:rsid w:val="00B2180F"/>
    <w:rsid w:val="00B21A98"/>
    <w:rsid w:val="00B23315"/>
    <w:rsid w:val="00B23BAF"/>
    <w:rsid w:val="00B24E5D"/>
    <w:rsid w:val="00B26546"/>
    <w:rsid w:val="00B301DF"/>
    <w:rsid w:val="00B317DD"/>
    <w:rsid w:val="00B33888"/>
    <w:rsid w:val="00B353ED"/>
    <w:rsid w:val="00B3565B"/>
    <w:rsid w:val="00B36AF6"/>
    <w:rsid w:val="00B36F38"/>
    <w:rsid w:val="00B37A43"/>
    <w:rsid w:val="00B4057A"/>
    <w:rsid w:val="00B408B6"/>
    <w:rsid w:val="00B40ED7"/>
    <w:rsid w:val="00B41DE9"/>
    <w:rsid w:val="00B431E4"/>
    <w:rsid w:val="00B454F3"/>
    <w:rsid w:val="00B47D6E"/>
    <w:rsid w:val="00B51DEF"/>
    <w:rsid w:val="00B52C0E"/>
    <w:rsid w:val="00B53C95"/>
    <w:rsid w:val="00B5408F"/>
    <w:rsid w:val="00B542DA"/>
    <w:rsid w:val="00B543B2"/>
    <w:rsid w:val="00B57B64"/>
    <w:rsid w:val="00B57E0D"/>
    <w:rsid w:val="00B60246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4DC8"/>
    <w:rsid w:val="00B7534A"/>
    <w:rsid w:val="00B75368"/>
    <w:rsid w:val="00B75D4E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4806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38EA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6EE"/>
    <w:rsid w:val="00BD2ABC"/>
    <w:rsid w:val="00BD2D2E"/>
    <w:rsid w:val="00BD3D10"/>
    <w:rsid w:val="00BD4287"/>
    <w:rsid w:val="00BD4FB7"/>
    <w:rsid w:val="00BD5493"/>
    <w:rsid w:val="00BD56DA"/>
    <w:rsid w:val="00BD6BCB"/>
    <w:rsid w:val="00BD7AA7"/>
    <w:rsid w:val="00BE0381"/>
    <w:rsid w:val="00BE08DC"/>
    <w:rsid w:val="00BE0AF6"/>
    <w:rsid w:val="00BE1F03"/>
    <w:rsid w:val="00BE38E9"/>
    <w:rsid w:val="00BE58A7"/>
    <w:rsid w:val="00BE5A8D"/>
    <w:rsid w:val="00BE694F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49AB"/>
    <w:rsid w:val="00C0526D"/>
    <w:rsid w:val="00C078D5"/>
    <w:rsid w:val="00C1061E"/>
    <w:rsid w:val="00C10E84"/>
    <w:rsid w:val="00C12D6F"/>
    <w:rsid w:val="00C12E09"/>
    <w:rsid w:val="00C1400E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36713"/>
    <w:rsid w:val="00C417DA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770AD"/>
    <w:rsid w:val="00C8027C"/>
    <w:rsid w:val="00C8124B"/>
    <w:rsid w:val="00C82CEC"/>
    <w:rsid w:val="00C82D5D"/>
    <w:rsid w:val="00C83A2C"/>
    <w:rsid w:val="00C83C54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1EBD"/>
    <w:rsid w:val="00CB22B2"/>
    <w:rsid w:val="00CB4719"/>
    <w:rsid w:val="00CB627D"/>
    <w:rsid w:val="00CB6A6F"/>
    <w:rsid w:val="00CC3EE2"/>
    <w:rsid w:val="00CC50E2"/>
    <w:rsid w:val="00CC5A8D"/>
    <w:rsid w:val="00CC6753"/>
    <w:rsid w:val="00CD006B"/>
    <w:rsid w:val="00CD21C7"/>
    <w:rsid w:val="00CD48F8"/>
    <w:rsid w:val="00CD6C47"/>
    <w:rsid w:val="00CD6FB4"/>
    <w:rsid w:val="00CD7492"/>
    <w:rsid w:val="00CD78A5"/>
    <w:rsid w:val="00CE01E2"/>
    <w:rsid w:val="00CE1B5D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0BC4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2F7D"/>
    <w:rsid w:val="00D132FF"/>
    <w:rsid w:val="00D13472"/>
    <w:rsid w:val="00D13DD8"/>
    <w:rsid w:val="00D14C93"/>
    <w:rsid w:val="00D16B18"/>
    <w:rsid w:val="00D17F88"/>
    <w:rsid w:val="00D2005E"/>
    <w:rsid w:val="00D209ED"/>
    <w:rsid w:val="00D20A6D"/>
    <w:rsid w:val="00D20C61"/>
    <w:rsid w:val="00D21276"/>
    <w:rsid w:val="00D22665"/>
    <w:rsid w:val="00D2281E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299"/>
    <w:rsid w:val="00D5270B"/>
    <w:rsid w:val="00D528F0"/>
    <w:rsid w:val="00D541D1"/>
    <w:rsid w:val="00D545D0"/>
    <w:rsid w:val="00D54911"/>
    <w:rsid w:val="00D54E37"/>
    <w:rsid w:val="00D57FAA"/>
    <w:rsid w:val="00D6067F"/>
    <w:rsid w:val="00D60CA7"/>
    <w:rsid w:val="00D613DD"/>
    <w:rsid w:val="00D62E71"/>
    <w:rsid w:val="00D6360B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4AF"/>
    <w:rsid w:val="00D745CE"/>
    <w:rsid w:val="00D74943"/>
    <w:rsid w:val="00D75581"/>
    <w:rsid w:val="00D75E1C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95623"/>
    <w:rsid w:val="00DA0026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350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6E1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694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45D1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6DC8"/>
    <w:rsid w:val="00E37052"/>
    <w:rsid w:val="00E378BE"/>
    <w:rsid w:val="00E414F6"/>
    <w:rsid w:val="00E41FFE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6ECC"/>
    <w:rsid w:val="00EA7220"/>
    <w:rsid w:val="00EA7B95"/>
    <w:rsid w:val="00EB467C"/>
    <w:rsid w:val="00EC16C6"/>
    <w:rsid w:val="00EC4AF8"/>
    <w:rsid w:val="00EC4B79"/>
    <w:rsid w:val="00EC4C26"/>
    <w:rsid w:val="00EC51E7"/>
    <w:rsid w:val="00EC5278"/>
    <w:rsid w:val="00EC6049"/>
    <w:rsid w:val="00EC68E7"/>
    <w:rsid w:val="00EC6A6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2744"/>
    <w:rsid w:val="00EE337A"/>
    <w:rsid w:val="00EE3D45"/>
    <w:rsid w:val="00EE5EC9"/>
    <w:rsid w:val="00EE793C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47C7"/>
    <w:rsid w:val="00F1513C"/>
    <w:rsid w:val="00F17114"/>
    <w:rsid w:val="00F17644"/>
    <w:rsid w:val="00F178AE"/>
    <w:rsid w:val="00F200F8"/>
    <w:rsid w:val="00F212D4"/>
    <w:rsid w:val="00F23E7A"/>
    <w:rsid w:val="00F24A04"/>
    <w:rsid w:val="00F24F30"/>
    <w:rsid w:val="00F25F03"/>
    <w:rsid w:val="00F260C6"/>
    <w:rsid w:val="00F27384"/>
    <w:rsid w:val="00F30F61"/>
    <w:rsid w:val="00F31D80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2A93"/>
    <w:rsid w:val="00F65F32"/>
    <w:rsid w:val="00F66B54"/>
    <w:rsid w:val="00F67C68"/>
    <w:rsid w:val="00F7044F"/>
    <w:rsid w:val="00F71774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3B8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3B0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B72DA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79E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575EEBF"/>
    <w:rsid w:val="19A2474C"/>
    <w:rsid w:val="1BC3C14C"/>
    <w:rsid w:val="26FDC9B9"/>
    <w:rsid w:val="2AD42BB1"/>
    <w:rsid w:val="2EBCE201"/>
    <w:rsid w:val="5DBF91A3"/>
    <w:rsid w:val="7BCE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C417DA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  <w:lang w:val="en-GB"/>
    </w:rPr>
  </w:style>
  <w:style w:type="character" w:customStyle="1" w:styleId="RAN4H3Char">
    <w:name w:val="RAN4 H3 Char"/>
    <w:basedOn w:val="DefaultParagraphFont"/>
    <w:link w:val="RAN4H3"/>
    <w:rsid w:val="00C417DA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BA4806"/>
  </w:style>
  <w:style w:type="paragraph" w:customStyle="1" w:styleId="B2">
    <w:name w:val="B2"/>
    <w:basedOn w:val="List2"/>
    <w:rsid w:val="00210DD1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210DD1"/>
    <w:pPr>
      <w:ind w:left="566" w:hanging="283"/>
      <w:contextualSpacing/>
    </w:pPr>
  </w:style>
  <w:style w:type="paragraph" w:customStyle="1" w:styleId="EW">
    <w:name w:val="EW"/>
    <w:basedOn w:val="Normal"/>
    <w:rsid w:val="00210DD1"/>
    <w:pPr>
      <w:keepLines/>
      <w:spacing w:after="0" w:line="240" w:lineRule="auto"/>
      <w:ind w:left="1702" w:hanging="1418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RBI5PAMIO524-1616901215-19963</_dlc_DocId>
    <HideFromDelve xmlns="71c5aaf6-e6ce-465b-b873-5148d2a4c105">false</HideFromDelve>
    <_dlc_DocIdUrl xmlns="71c5aaf6-e6ce-465b-b873-5148d2a4c105">
      <Url>https://nokia.sharepoint.com/sites/gxp/_layouts/15/DocIdRedir.aspx?ID=RBI5PAMIO524-1616901215-19963</Url>
      <Description>RBI5PAMIO524-1616901215-19963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2455A-D50F-42D9-9D3B-227ABACFA6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9A54F1-11C8-4F05-B87E-5DB12B781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255</TotalTime>
  <Pages>1</Pages>
  <Words>292</Words>
  <Characters>1648</Characters>
  <Application>Microsoft Office Word</Application>
  <DocSecurity>0</DocSecurity>
  <Lines>206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698</cp:revision>
  <dcterms:created xsi:type="dcterms:W3CDTF">2023-09-25T13:37:00Z</dcterms:created>
  <dcterms:modified xsi:type="dcterms:W3CDTF">2024-05-08T09:07:00Z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e9cbf2fd-2ad2-495d-84e1-f2bf57415ead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</Properties>
</file>